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Cherwell</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Cherwell</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Cherwell</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Cherwell</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Cherwell</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Cherwell are estimated to have a score of 1-2 on the PGSI (low-risk gambling), whilst </w:t>
      </w:r>
      <w:r w:rsidRPr="00773DF7">
        <w:rPr>
          <w:rFonts w:ascii="Libre Franklin Light" w:hAnsi="Libre Franklin Light" w:cs="Calibri Light"/>
          <w:b/>
          <w:bCs/>
          <w:color w:val="C45911" w:themeColor="accent2" w:themeShade="BF"/>
        </w:rPr>
        <w:t xml:space="preserve">3.8%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52.4% </w:t>
      </w:r>
      <w:r w:rsidRPr="004747BF">
        <w:rPr>
          <w:rFonts w:ascii="Libre Franklin Light" w:eastAsia="Times New Roman" w:hAnsi="Libre Franklin Light" w:cs="Calibri Light"/>
        </w:rPr>
        <w:t xml:space="preserve">of those respondents classified as PGSI 8+ in Cherwell</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Cherwell is estimated to be </w:t>
      </w:r>
      <w:r w:rsidRPr="00773DF7">
        <w:rPr>
          <w:rFonts w:ascii="Libre Franklin Light" w:eastAsia="Times New Roman" w:hAnsi="Libre Franklin Light" w:cs="Calibri Light"/>
          <w:b/>
          <w:bCs/>
          <w:color w:val="C45911" w:themeColor="accent2" w:themeShade="BF"/>
        </w:rPr>
        <w:t xml:space="preserve">£2,650,677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Cherwell</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Cherwell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Cherwell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Cherwell</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herwell.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Cherwell</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herwell.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Cherwell</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23.1%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Cherwell</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52.4%</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herwell.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Cherwell</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23.7%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Cherwell</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Cherwell</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45.0%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Cherwell</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Cherwell</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Cherwell</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£2,650,677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Cherwell</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£43,175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£892,887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£63,963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£17,990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£32,981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£1,599,681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£2,650,677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Cherwell</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Cherwell</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14.4%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Cherwell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Cherwell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11.9%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Cherwell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Cherwell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51.4%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Cherwell</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14.4%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Cherwell</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Cherwell</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11.9%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Cherwell</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Cherwell</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Cherwell</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C9646CF0-F7BD-406B-871E-A2419BD5F752}"/>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